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3B247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河南省成丰新型材料科技有限公司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河南省成丰新型材料科技有限公司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新材料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熊咏喜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13271355533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普工/2人/年龄18-40岁，男士，爱岗敬业，初中文化以上</w:t>
      </w:r>
    </w:p>
    <w:p w14:paraId="5C742E9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设备机修/2人/年龄18-40岁，男士，爱岗敬业，初中文化以上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  <w:bookmarkStart w:id="0" w:name="_GoBack"/>
      <w:bookmarkEnd w:id="0"/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包吃包住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河南省平顶山市鲁山县梁洼镇第五小学对面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0697B57"/>
    <w:rsid w:val="21681610"/>
    <w:rsid w:val="26E848A3"/>
    <w:rsid w:val="320F470F"/>
    <w:rsid w:val="338C0DA0"/>
    <w:rsid w:val="3DFB09E5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196</Words>
  <Characters>216</Characters>
  <Lines>0</Lines>
  <Paragraphs>0</Paragraphs>
  <TotalTime>6</TotalTime>
  <ScaleCrop>false</ScaleCrop>
  <LinksUpToDate>false</LinksUpToDate>
  <CharactersWithSpaces>317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2026-01-27T00:56:31Z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185DFA8604004C2EABB9CAC9A4CB8CBD_13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